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94" w:rsidRPr="00D86AE9" w:rsidRDefault="00467094" w:rsidP="0039788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ГИБАДУЛЛИНА ИЛЯЛИЯ ХАНАФЕЕВНА </w:t>
      </w:r>
    </w:p>
    <w:p w:rsidR="00467094" w:rsidRPr="0039788A" w:rsidRDefault="00467094" w:rsidP="0039788A">
      <w:pPr>
        <w:spacing w:line="240" w:lineRule="auto"/>
        <w:rPr>
          <w:rFonts w:ascii="Times New Roman" w:hAnsi="Times New Roman"/>
        </w:rPr>
      </w:pPr>
    </w:p>
    <w:p w:rsidR="00467094" w:rsidRPr="00A801AA" w:rsidRDefault="00467094" w:rsidP="00A5330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01AA">
        <w:rPr>
          <w:rFonts w:ascii="Times New Roman" w:hAnsi="Times New Roman"/>
          <w:b/>
          <w:sz w:val="28"/>
          <w:szCs w:val="28"/>
        </w:rPr>
        <w:t>«Пусть под мирным небом живут люди нашей страны»</w:t>
      </w:r>
    </w:p>
    <w:p w:rsidR="00467094" w:rsidRPr="0039788A" w:rsidRDefault="00467094" w:rsidP="0039788A">
      <w:pPr>
        <w:spacing w:line="240" w:lineRule="auto"/>
        <w:rPr>
          <w:rFonts w:ascii="Times New Roman" w:hAnsi="Times New Roman"/>
        </w:rPr>
      </w:pPr>
    </w:p>
    <w:p w:rsidR="00467094" w:rsidRPr="0039788A" w:rsidRDefault="00467094" w:rsidP="00A801AA">
      <w:pPr>
        <w:spacing w:after="0" w:line="360" w:lineRule="auto"/>
        <w:jc w:val="both"/>
        <w:rPr>
          <w:rFonts w:ascii="Times New Roman" w:hAnsi="Times New Roman"/>
        </w:rPr>
      </w:pPr>
      <w:r w:rsidRPr="0039788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 время войны Илялия Ханафеевна один </w:t>
      </w:r>
      <w:r w:rsidRPr="0039788A">
        <w:rPr>
          <w:rFonts w:ascii="Times New Roman" w:hAnsi="Times New Roman"/>
          <w:sz w:val="28"/>
          <w:szCs w:val="28"/>
        </w:rPr>
        <w:t>год прорабо</w:t>
      </w:r>
      <w:r>
        <w:rPr>
          <w:rFonts w:ascii="Times New Roman" w:hAnsi="Times New Roman"/>
          <w:sz w:val="28"/>
          <w:szCs w:val="28"/>
        </w:rPr>
        <w:t>тала на Авиастроительном заводе</w:t>
      </w:r>
      <w:r w:rsidRPr="0039788A">
        <w:rPr>
          <w:rFonts w:ascii="Times New Roman" w:hAnsi="Times New Roman"/>
          <w:sz w:val="28"/>
          <w:szCs w:val="28"/>
        </w:rPr>
        <w:t>, а потом  в течени</w:t>
      </w:r>
      <w:r>
        <w:rPr>
          <w:rFonts w:ascii="Times New Roman" w:hAnsi="Times New Roman"/>
          <w:sz w:val="28"/>
          <w:szCs w:val="28"/>
        </w:rPr>
        <w:t>е</w:t>
      </w:r>
      <w:r w:rsidRPr="0039788A">
        <w:rPr>
          <w:rFonts w:ascii="Times New Roman" w:hAnsi="Times New Roman"/>
          <w:sz w:val="28"/>
          <w:szCs w:val="28"/>
        </w:rPr>
        <w:t xml:space="preserve"> 5 лет работала тра</w:t>
      </w:r>
      <w:r>
        <w:rPr>
          <w:rFonts w:ascii="Times New Roman" w:hAnsi="Times New Roman"/>
          <w:sz w:val="28"/>
          <w:szCs w:val="28"/>
        </w:rPr>
        <w:t>ктористом в 5-м совхозе.</w:t>
      </w:r>
      <w:bookmarkStart w:id="0" w:name="_GoBack"/>
      <w:bookmarkEnd w:id="0"/>
    </w:p>
    <w:p w:rsidR="00467094" w:rsidRDefault="00467094"/>
    <w:p w:rsidR="00467094" w:rsidRDefault="00467094" w:rsidP="009C2F8B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pt;height:351pt;visibility:visible">
            <v:imagedata r:id="rId4" o:title=""/>
          </v:shape>
        </w:pict>
      </w:r>
    </w:p>
    <w:sectPr w:rsidR="00467094" w:rsidSect="00713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65B"/>
    <w:rsid w:val="00205CB7"/>
    <w:rsid w:val="0027449B"/>
    <w:rsid w:val="0039788A"/>
    <w:rsid w:val="003E318D"/>
    <w:rsid w:val="00467094"/>
    <w:rsid w:val="004E134C"/>
    <w:rsid w:val="0054265B"/>
    <w:rsid w:val="005D22E4"/>
    <w:rsid w:val="006965D0"/>
    <w:rsid w:val="007137F1"/>
    <w:rsid w:val="00850F37"/>
    <w:rsid w:val="009C2F8B"/>
    <w:rsid w:val="00A27D29"/>
    <w:rsid w:val="00A53302"/>
    <w:rsid w:val="00A801AA"/>
    <w:rsid w:val="00A9215B"/>
    <w:rsid w:val="00B20429"/>
    <w:rsid w:val="00B80685"/>
    <w:rsid w:val="00BA15BF"/>
    <w:rsid w:val="00CC19F1"/>
    <w:rsid w:val="00D86AE9"/>
    <w:rsid w:val="00EA3A03"/>
    <w:rsid w:val="00F8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7F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C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19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1</Pages>
  <Words>34</Words>
  <Characters>195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Admin</cp:lastModifiedBy>
  <cp:revision>17</cp:revision>
  <dcterms:created xsi:type="dcterms:W3CDTF">2015-02-13T05:17:00Z</dcterms:created>
  <dcterms:modified xsi:type="dcterms:W3CDTF">2015-04-10T14:02:00Z</dcterms:modified>
</cp:coreProperties>
</file>